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15871" w14:textId="77777777" w:rsidR="006C2AA7" w:rsidRPr="00440751" w:rsidRDefault="006C2AA7" w:rsidP="006C2AA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37724507"/>
      <w:r w:rsidRPr="00440751">
        <w:rPr>
          <w:rFonts w:cs="Arial"/>
          <w:sz w:val="20"/>
          <w:szCs w:val="20"/>
        </w:rPr>
        <w:t>Številka:</w:t>
      </w:r>
      <w:r w:rsidRPr="00440751">
        <w:rPr>
          <w:rFonts w:cs="Arial"/>
          <w:sz w:val="20"/>
          <w:szCs w:val="20"/>
        </w:rPr>
        <w:tab/>
        <w:t>4302-0144/2023</w:t>
      </w:r>
    </w:p>
    <w:p w14:paraId="6B8A91FB" w14:textId="77777777" w:rsidR="006C2AA7" w:rsidRPr="00440751" w:rsidRDefault="006C2AA7" w:rsidP="006C2AA7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440751">
        <w:rPr>
          <w:rFonts w:cs="Arial"/>
          <w:sz w:val="20"/>
          <w:szCs w:val="20"/>
        </w:rPr>
        <w:t>JN:</w:t>
      </w:r>
      <w:r w:rsidRPr="00440751">
        <w:rPr>
          <w:rFonts w:cs="Arial"/>
          <w:sz w:val="20"/>
          <w:szCs w:val="20"/>
        </w:rPr>
        <w:tab/>
        <w:t>2023-249</w:t>
      </w:r>
    </w:p>
    <w:bookmarkEnd w:id="0"/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3EC63D97" w14:textId="77777777" w:rsidR="00AA5521" w:rsidRPr="00BB4406" w:rsidRDefault="00AA5521" w:rsidP="00AA5521">
      <w:pPr>
        <w:jc w:val="center"/>
        <w:rPr>
          <w:rFonts w:cs="Arial"/>
          <w:b/>
        </w:rPr>
      </w:pPr>
      <w:r w:rsidRPr="00BB4406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64416F92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36AD09EB" w14:textId="0FAA7F40" w:rsidR="00027F8E" w:rsidRDefault="00027F8E" w:rsidP="00F35A6C">
      <w:pPr>
        <w:jc w:val="both"/>
        <w:rPr>
          <w:rFonts w:cs="Arial"/>
        </w:rPr>
      </w:pPr>
    </w:p>
    <w:p w14:paraId="2762541D" w14:textId="4AD568B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>dovoljuj</w:t>
      </w:r>
      <w:bookmarkStart w:id="1" w:name="_GoBack"/>
      <w:bookmarkEnd w:id="1"/>
      <w:r w:rsidRPr="00F35A6C">
        <w:rPr>
          <w:rFonts w:cs="Arial"/>
        </w:rPr>
        <w:t xml:space="preserve">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9C7CFD">
        <w:rPr>
          <w:rFonts w:cs="Arial"/>
        </w:rPr>
        <w:t xml:space="preserve">in v Uradnem listu EU,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0E29A792" w:rsidR="00F35A6C" w:rsidRPr="008A2643" w:rsidRDefault="00F35A6C" w:rsidP="008A2643">
      <w:pPr>
        <w:jc w:val="both"/>
        <w:rPr>
          <w:rFonts w:cs="Arial"/>
          <w:u w:val="single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8A2643">
        <w:rPr>
          <w:rFonts w:cs="Arial"/>
          <w:u w:val="single"/>
        </w:rPr>
        <w:tab/>
      </w:r>
      <w:r w:rsidRPr="008A2643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287C7178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184F4E">
        <w:rPr>
          <w:rFonts w:cs="Arial"/>
        </w:rPr>
        <w:t xml:space="preserve">       </w:t>
      </w:r>
      <w:r w:rsidR="003604BB">
        <w:rPr>
          <w:rFonts w:cs="Arial"/>
        </w:rPr>
        <w:t>Podpis zakonitega zastopnika</w:t>
      </w:r>
      <w:r w:rsidR="0095401A">
        <w:rPr>
          <w:rFonts w:cs="Arial"/>
        </w:rPr>
        <w:t xml:space="preserve"> in žig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636BC57C" w14:textId="77777777" w:rsidR="00CD625D" w:rsidRDefault="00CD625D" w:rsidP="00E81DF5">
      <w:pPr>
        <w:jc w:val="both"/>
        <w:rPr>
          <w:rFonts w:cs="Arial"/>
          <w:i/>
        </w:rPr>
      </w:pPr>
    </w:p>
    <w:p w14:paraId="5AEDFD25" w14:textId="77777777" w:rsidR="00CD625D" w:rsidRDefault="00CD625D" w:rsidP="00E81DF5">
      <w:pPr>
        <w:jc w:val="both"/>
        <w:rPr>
          <w:rFonts w:cs="Arial"/>
          <w:i/>
        </w:rPr>
      </w:pPr>
    </w:p>
    <w:p w14:paraId="0DFF2582" w14:textId="77777777" w:rsidR="00CD625D" w:rsidRDefault="00CD625D" w:rsidP="00E81DF5">
      <w:pPr>
        <w:jc w:val="both"/>
        <w:rPr>
          <w:rFonts w:cs="Arial"/>
          <w:i/>
        </w:rPr>
      </w:pPr>
    </w:p>
    <w:p w14:paraId="18BF8984" w14:textId="0647DD3D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>Ta obrazec je sestavni del in priloga ponudbe.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0D7A1" w14:textId="77777777" w:rsidR="00065FD4" w:rsidRDefault="00065FD4">
      <w:r>
        <w:separator/>
      </w:r>
    </w:p>
  </w:endnote>
  <w:endnote w:type="continuationSeparator" w:id="0">
    <w:p w14:paraId="4412A69E" w14:textId="77777777" w:rsidR="00065FD4" w:rsidRDefault="0006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3B368C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4E4D4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CB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FDC8" w14:textId="77777777" w:rsidR="00065FD4" w:rsidRDefault="00065FD4">
      <w:r>
        <w:separator/>
      </w:r>
    </w:p>
  </w:footnote>
  <w:footnote w:type="continuationSeparator" w:id="0">
    <w:p w14:paraId="64626D6D" w14:textId="77777777" w:rsidR="00065FD4" w:rsidRDefault="0006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C7CFD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5E11B8" w:rsidR="00C0552D" w:rsidRPr="009C7CFD" w:rsidRDefault="009C7CFD" w:rsidP="00221FF0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9C7CF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C151095" w:rsidR="00C0552D" w:rsidRPr="009C7CFD" w:rsidRDefault="00144B8D" w:rsidP="00674C93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="005564B9" w:rsidRPr="009C7CFD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="005564B9" w:rsidRPr="009C7CFD">
            <w:rPr>
              <w:rFonts w:cs="Arial"/>
              <w:sz w:val="16"/>
              <w:szCs w:val="16"/>
            </w:rPr>
            <w:t>2.0</w:t>
          </w:r>
          <w:r w:rsidR="00E81DF5" w:rsidRPr="009C7CFD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65FD4"/>
    <w:rsid w:val="000767FF"/>
    <w:rsid w:val="00087BED"/>
    <w:rsid w:val="000935A5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84F4E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0751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2AA7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5401A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97934"/>
    <w:rsid w:val="00CA521F"/>
    <w:rsid w:val="00CB008E"/>
    <w:rsid w:val="00CB0D95"/>
    <w:rsid w:val="00CD61B2"/>
    <w:rsid w:val="00CD625D"/>
    <w:rsid w:val="00CD7808"/>
    <w:rsid w:val="00CF12FC"/>
    <w:rsid w:val="00D05C1E"/>
    <w:rsid w:val="00D06278"/>
    <w:rsid w:val="00D168E7"/>
    <w:rsid w:val="00D2343D"/>
    <w:rsid w:val="00D278D4"/>
    <w:rsid w:val="00D47195"/>
    <w:rsid w:val="00D50CB6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4BD5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7" ma:contentTypeDescription="Ustvari nov dokument." ma:contentTypeScope="" ma:versionID="6b3f64163c67850ab670d45483a94305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a7cfb3a4b4f5351e2ef29a7868d49c2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F9E3B2B-B02F-4E41-9674-02E5C211CB67}"/>
</file>

<file path=customXml/itemProps2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15EC1-C299-4480-B390-47BB317272B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6A69E04-AFEB-4AB9-9F4C-27865C2F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36</TotalTime>
  <Pages>1</Pages>
  <Words>105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28</cp:revision>
  <cp:lastPrinted>2016-06-20T06:30:00Z</cp:lastPrinted>
  <dcterms:created xsi:type="dcterms:W3CDTF">2018-07-24T11:47:00Z</dcterms:created>
  <dcterms:modified xsi:type="dcterms:W3CDTF">2023-08-31T13:50:00Z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